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AE1D" w14:textId="77777777" w:rsidR="008914A4" w:rsidRPr="00575886" w:rsidRDefault="008914A4" w:rsidP="008914A4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C2360CE" w14:textId="77777777" w:rsidR="008914A4" w:rsidRDefault="008914A4" w:rsidP="008914A4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E84BFD5ABFC646BD8542FEEA28F547E1"/>
        </w:placeholder>
        <w:showingPlcHdr/>
      </w:sdtPr>
      <w:sdtEndPr/>
      <w:sdtContent>
        <w:p w14:paraId="2445A99C" w14:textId="77777777" w:rsidR="008914A4" w:rsidRDefault="008914A4" w:rsidP="008914A4">
          <w:r w:rsidRPr="003219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36979D9D" w14:textId="216461FA" w:rsidR="005436C4" w:rsidRDefault="005436C4" w:rsidP="005436C4">
      <w:pPr>
        <w:pStyle w:val="berschriftInhaltsverzeichnis"/>
      </w:pPr>
      <w:r>
        <w:t>Angebotsschreiben</w:t>
      </w:r>
    </w:p>
    <w:p w14:paraId="71866F1E" w14:textId="77777777" w:rsidR="005436C4" w:rsidRDefault="005436C4" w:rsidP="005436C4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p w14:paraId="4D61CD61" w14:textId="77777777" w:rsidR="005436C4" w:rsidRDefault="005436C4" w:rsidP="005436C4">
      <w:pPr>
        <w:spacing w:after="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 xml:space="preserve">An: </w:t>
      </w:r>
    </w:p>
    <w:p w14:paraId="3C10E944" w14:textId="77777777" w:rsidR="005436C4" w:rsidRDefault="005436C4" w:rsidP="005436C4">
      <w:pPr>
        <w:spacing w:after="0" w:line="240" w:lineRule="auto"/>
      </w:pPr>
    </w:p>
    <w:p w14:paraId="6FD1A62C" w14:textId="77777777" w:rsidR="005436C4" w:rsidRPr="00590AC0" w:rsidRDefault="005436C4" w:rsidP="005436C4">
      <w:pPr>
        <w:spacing w:after="0" w:line="240" w:lineRule="auto"/>
      </w:pPr>
      <w:r>
        <w:t>Hochschulmedizin Hannover Baugesellschaft</w:t>
      </w:r>
      <w:r w:rsidRPr="00E1407E">
        <w:t xml:space="preserve"> mbH (kurz </w:t>
      </w:r>
      <w:r>
        <w:t>HBG</w:t>
      </w:r>
      <w:r w:rsidRPr="00E1407E">
        <w:t xml:space="preserve">) </w:t>
      </w:r>
    </w:p>
    <w:p w14:paraId="58E0E955" w14:textId="77777777" w:rsidR="005436C4" w:rsidRPr="0015583D" w:rsidRDefault="005436C4" w:rsidP="005436C4">
      <w:pPr>
        <w:spacing w:after="0" w:line="240" w:lineRule="auto"/>
      </w:pPr>
      <w:r>
        <w:t>Podbielskistraße 386</w:t>
      </w:r>
    </w:p>
    <w:p w14:paraId="47644BC1" w14:textId="77777777" w:rsidR="005436C4" w:rsidRDefault="005436C4" w:rsidP="005436C4">
      <w:pPr>
        <w:spacing w:after="0" w:line="240" w:lineRule="auto"/>
      </w:pPr>
      <w:r w:rsidRPr="0015583D">
        <w:t>30</w:t>
      </w:r>
      <w:r>
        <w:t>659</w:t>
      </w:r>
      <w:r w:rsidRPr="0015583D">
        <w:t xml:space="preserve"> Hannover</w:t>
      </w:r>
    </w:p>
    <w:p w14:paraId="6DBAF7D6" w14:textId="77777777" w:rsidR="005436C4" w:rsidRDefault="005436C4" w:rsidP="005436C4">
      <w:pPr>
        <w:spacing w:before="240"/>
        <w:rPr>
          <w:rFonts w:eastAsia="Times New Roman" w:cs="Arial"/>
          <w:b/>
          <w:lang w:eastAsia="de-DE"/>
        </w:rPr>
      </w:pPr>
      <w:r>
        <w:rPr>
          <w:rFonts w:eastAsia="Times New Roman" w:cs="Arial"/>
          <w:b/>
          <w:lang w:eastAsia="de-DE"/>
        </w:rPr>
        <w:t>A</w:t>
      </w:r>
      <w:r w:rsidRPr="00DB1CD9">
        <w:rPr>
          <w:rFonts w:eastAsia="Times New Roman" w:cs="Arial"/>
          <w:b/>
          <w:lang w:eastAsia="de-DE"/>
        </w:rPr>
        <w:t>ngebotseinreichung</w:t>
      </w:r>
    </w:p>
    <w:p w14:paraId="38C2CCF2" w14:textId="77777777" w:rsidR="005436C4" w:rsidRDefault="005436C4" w:rsidP="005436C4">
      <w:pPr>
        <w:spacing w:before="24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>Sehr geehrte Damen und Herren,</w:t>
      </w:r>
    </w:p>
    <w:p w14:paraId="243D31AA" w14:textId="77777777" w:rsidR="005436C4" w:rsidRDefault="005436C4" w:rsidP="005436C4">
      <w:r w:rsidRPr="00DB1CD9">
        <w:t xml:space="preserve">hiermit geben wir in dem oben genannten Vergabeverfahren unser </w:t>
      </w:r>
      <w:r>
        <w:t>Ersta</w:t>
      </w:r>
      <w:r w:rsidRPr="00DB1CD9">
        <w:t>ngebot ab. Wi</w:t>
      </w:r>
      <w:r>
        <w:t>r</w:t>
      </w:r>
      <w:r w:rsidRPr="00DB1CD9">
        <w:t xml:space="preserve"> bestätigen, dass unser Angebot die geforderten Bestandteile enthält und erklären, dass wir mit den Verfahrens</w:t>
      </w:r>
      <w:r>
        <w:t>bestimmungen einverstanden sind.</w:t>
      </w:r>
    </w:p>
    <w:p w14:paraId="5AA700C0" w14:textId="19FDF34E" w:rsidR="005436C4" w:rsidRPr="00DB1CD9" w:rsidRDefault="005436C4" w:rsidP="005436C4">
      <w:r>
        <w:t xml:space="preserve">Wir halten uns an vorliegendes Angebot bis zum Ablauf der Bindefrist </w:t>
      </w:r>
      <w:r w:rsidRPr="009E5949">
        <w:t>gebun</w:t>
      </w:r>
      <w:r>
        <w:t>den.</w:t>
      </w:r>
    </w:p>
    <w:p w14:paraId="53D4B637" w14:textId="77777777" w:rsidR="005436C4" w:rsidRDefault="005436C4" w:rsidP="005436C4">
      <w:pPr>
        <w:rPr>
          <w:lang w:eastAsia="de-DE"/>
        </w:rPr>
      </w:pPr>
      <w:r>
        <w:rPr>
          <w:lang w:eastAsia="de-DE"/>
        </w:rPr>
        <w:t>Mit freundlichen Grüßen</w:t>
      </w:r>
    </w:p>
    <w:p w14:paraId="225F4E79" w14:textId="77777777" w:rsidR="005436C4" w:rsidRDefault="005436C4" w:rsidP="005436C4">
      <w:pPr>
        <w:rPr>
          <w:lang w:eastAsia="de-DE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  <w:gridCol w:w="320"/>
        <w:gridCol w:w="243"/>
        <w:gridCol w:w="4699"/>
      </w:tblGrid>
      <w:tr w:rsidR="005436C4" w:rsidRPr="00A528B9" w14:paraId="5E9EDC91" w14:textId="77777777" w:rsidTr="00112B8F">
        <w:tc>
          <w:tcPr>
            <w:tcW w:w="4084" w:type="dxa"/>
            <w:gridSpan w:val="2"/>
            <w:tcBorders>
              <w:bottom w:val="single" w:sz="4" w:space="0" w:color="A6A6A6" w:themeColor="background1" w:themeShade="A6"/>
            </w:tcBorders>
          </w:tcPr>
          <w:permStart w:id="2628946" w:edGrp="everyone"/>
          <w:p w14:paraId="3D52406A" w14:textId="77777777" w:rsidR="005436C4" w:rsidRPr="00A528B9" w:rsidRDefault="007B2D15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993176503"/>
                <w:placeholder>
                  <w:docPart w:val="CB4460E955964DF48430CD1C23377195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  <w:r w:rsidR="005436C4" w:rsidRPr="00A528B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77DEECA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8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den </w:t>
            </w:r>
            <w:r w:rsidRPr="00A528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6D78AC192E214D689BB0CDA22043D0FB"/>
                </w:placeholder>
                <w:showingPlcHdr/>
              </w:sdtPr>
              <w:sdtEndPr/>
              <w:sdtContent>
                <w:r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243" w:type="dxa"/>
            <w:tcBorders>
              <w:bottom w:val="single" w:sz="4" w:space="0" w:color="A6A6A6" w:themeColor="background1" w:themeShade="A6"/>
            </w:tcBorders>
          </w:tcPr>
          <w:p w14:paraId="553E6B69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bottom w:val="single" w:sz="4" w:space="0" w:color="A6A6A6" w:themeColor="background1" w:themeShade="A6"/>
            </w:tcBorders>
          </w:tcPr>
          <w:p w14:paraId="56AB858B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2EFCA4" w14:textId="77777777" w:rsidR="005436C4" w:rsidRPr="00A528B9" w:rsidRDefault="007B2D15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51F5720BB7384F7BB1627B6B8180BC1D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permEnd w:id="2628946"/>
      <w:tr w:rsidR="005436C4" w:rsidRPr="00F964AA" w14:paraId="497416FD" w14:textId="77777777" w:rsidTr="00112B8F">
        <w:tc>
          <w:tcPr>
            <w:tcW w:w="3764" w:type="dxa"/>
            <w:tcBorders>
              <w:top w:val="single" w:sz="4" w:space="0" w:color="A6A6A6" w:themeColor="background1" w:themeShade="A6"/>
            </w:tcBorders>
          </w:tcPr>
          <w:p w14:paraId="0F80A156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563" w:type="dxa"/>
            <w:gridSpan w:val="2"/>
            <w:tcBorders>
              <w:top w:val="single" w:sz="4" w:space="0" w:color="A6A6A6" w:themeColor="background1" w:themeShade="A6"/>
            </w:tcBorders>
          </w:tcPr>
          <w:p w14:paraId="54BA20FB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top w:val="single" w:sz="4" w:space="0" w:color="A6A6A6" w:themeColor="background1" w:themeShade="A6"/>
            </w:tcBorders>
          </w:tcPr>
          <w:p w14:paraId="039014A1" w14:textId="77777777" w:rsidR="005436C4" w:rsidRPr="00F964AA" w:rsidRDefault="005436C4" w:rsidP="00112B8F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672F593F" w14:textId="2BC0D46B" w:rsidR="00034112" w:rsidRDefault="00257046" w:rsidP="00034112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7A4281" wp14:editId="44FCA817">
                <wp:simplePos x="0" y="0"/>
                <wp:positionH relativeFrom="margin">
                  <wp:align>left</wp:align>
                </wp:positionH>
                <wp:positionV relativeFrom="paragraph">
                  <wp:posOffset>5798176</wp:posOffset>
                </wp:positionV>
                <wp:extent cx="5909481" cy="2924175"/>
                <wp:effectExtent l="0" t="0" r="0" b="952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2924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39F337" w14:textId="77777777" w:rsidR="00B50648" w:rsidRDefault="00B506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A428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456.55pt;width:465.3pt;height:230.25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" fillcolor="white [3201]" stroked="f" strokeweight=".5pt">
                <v:textbox>
                  <w:txbxContent>
                    <w:p w14:paraId="7739F337" w14:textId="77777777" w:rsidR="00B50648" w:rsidRDefault="00B50648"/>
                  </w:txbxContent>
                </v:textbox>
                <w10:wrap anchorx="margin"/>
              </v:shape>
            </w:pict>
          </mc:Fallback>
        </mc:AlternateContent>
      </w:r>
    </w:p>
    <w:p w14:paraId="3E3E8406" w14:textId="77777777" w:rsidR="002A747D" w:rsidRPr="002A747D" w:rsidRDefault="002A747D" w:rsidP="002A747D"/>
    <w:p w14:paraId="7D3E082A" w14:textId="77777777" w:rsidR="002A747D" w:rsidRPr="002A747D" w:rsidRDefault="002A747D" w:rsidP="002A747D"/>
    <w:p w14:paraId="6771CC87" w14:textId="77777777" w:rsidR="002A747D" w:rsidRDefault="002A747D" w:rsidP="002A747D"/>
    <w:p w14:paraId="5092EF17" w14:textId="2FEB2437" w:rsidR="002A747D" w:rsidRPr="002A747D" w:rsidRDefault="002A747D" w:rsidP="002A747D">
      <w:pPr>
        <w:tabs>
          <w:tab w:val="left" w:pos="1698"/>
        </w:tabs>
      </w:pPr>
      <w:r>
        <w:tab/>
      </w:r>
    </w:p>
    <w:sectPr w:rsidR="002A747D" w:rsidRPr="002A747D" w:rsidSect="00656886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973" w:right="1418" w:bottom="567" w:left="1418" w:header="113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18300" w14:textId="77777777" w:rsidR="003711B1" w:rsidRDefault="003711B1" w:rsidP="00062AE7">
      <w:pPr>
        <w:spacing w:after="0" w:line="240" w:lineRule="auto"/>
      </w:pPr>
      <w:r>
        <w:separator/>
      </w:r>
    </w:p>
  </w:endnote>
  <w:endnote w:type="continuationSeparator" w:id="0">
    <w:p w14:paraId="7565A20E" w14:textId="77777777" w:rsidR="003711B1" w:rsidRDefault="003711B1" w:rsidP="00062AE7">
      <w:pPr>
        <w:spacing w:after="0" w:line="240" w:lineRule="auto"/>
      </w:pPr>
      <w:r>
        <w:continuationSeparator/>
      </w:r>
    </w:p>
  </w:endnote>
  <w:endnote w:type="continuationNotice" w:id="1">
    <w:p w14:paraId="3D437726" w14:textId="77777777" w:rsidR="003711B1" w:rsidRDefault="003711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F552" w14:textId="135B0229" w:rsidR="00D4557F" w:rsidRPr="00034112" w:rsidRDefault="00034112" w:rsidP="00034112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7B2D15">
      <w:rPr>
        <w:noProof/>
        <w:sz w:val="16"/>
        <w:szCs w:val="16"/>
      </w:rPr>
      <w:t>KVBS1_761.23_AUU_FB16 ANGB_f_20260422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C8B7" w14:textId="77777777" w:rsidR="003711B1" w:rsidRDefault="003711B1" w:rsidP="00062AE7">
      <w:pPr>
        <w:spacing w:after="0" w:line="240" w:lineRule="auto"/>
      </w:pPr>
      <w:r>
        <w:separator/>
      </w:r>
    </w:p>
  </w:footnote>
  <w:footnote w:type="continuationSeparator" w:id="0">
    <w:p w14:paraId="3C3543C1" w14:textId="77777777" w:rsidR="003711B1" w:rsidRDefault="003711B1" w:rsidP="00062AE7">
      <w:pPr>
        <w:spacing w:after="0" w:line="240" w:lineRule="auto"/>
      </w:pPr>
      <w:r>
        <w:continuationSeparator/>
      </w:r>
    </w:p>
  </w:footnote>
  <w:footnote w:type="continuationNotice" w:id="1">
    <w:p w14:paraId="3F9A28B2" w14:textId="77777777" w:rsidR="003711B1" w:rsidRDefault="003711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8914A4" w:rsidRPr="004D7126" w14:paraId="6585A29E" w14:textId="77777777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4B6285D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  <w:r w:rsidRPr="004D7126">
            <w:rPr>
              <w:b/>
              <w:bCs/>
              <w:color w:val="009FE3" w:themeColor="accent1"/>
            </w:rPr>
            <w:t>Formblatt</w:t>
          </w:r>
        </w:p>
        <w:p w14:paraId="6B375D16" w14:textId="5C8A1F61" w:rsidR="008914A4" w:rsidRPr="004D7126" w:rsidRDefault="00396ECE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>
            <w:rPr>
              <w:b/>
              <w:bCs/>
              <w:color w:val="009FE3" w:themeColor="accent1"/>
              <w:sz w:val="44"/>
              <w:szCs w:val="44"/>
            </w:rPr>
            <w:t>16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5FB0503" w14:textId="7658877C" w:rsidR="008914A4" w:rsidRPr="004D7126" w:rsidRDefault="009D50FC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Angebotsschreiben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9FC0CD8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53EE3145" wp14:editId="73E51175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1122626062" name="Grafik 1122626062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8914A4" w:rsidRPr="004D7126" w14:paraId="4C6EDBAC" w14:textId="77777777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2BC73AB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22AE5305" w14:textId="3A73EE06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4F87DB0D1314299B016C38887E02DA4"/>
              </w:placeholder>
            </w:sdtPr>
            <w:sdtEndPr/>
            <w:sdtContent>
              <w:r w:rsidR="00FE0D5F">
                <w:rPr>
                  <w:color w:val="666F7A" w:themeColor="text2"/>
                </w:rPr>
                <w:t>761.</w:t>
              </w:r>
              <w:r w:rsidR="00186EFC">
                <w:rPr>
                  <w:color w:val="666F7A" w:themeColor="text2"/>
                </w:rPr>
                <w:t>2</w:t>
              </w:r>
              <w:r w:rsidR="007B2D15">
                <w:rPr>
                  <w:color w:val="666F7A" w:themeColor="text2"/>
                </w:rPr>
                <w:t>3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14B3AFE0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</w:tbl>
  <w:p w14:paraId="28507629" w14:textId="1F387A3D" w:rsidR="00062AE7" w:rsidRPr="008914A4" w:rsidRDefault="00062AE7" w:rsidP="008914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D7126" w:rsidRPr="004D7126" w14:paraId="6763CCDB" w14:textId="77777777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F8092F2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  <w:bookmarkStart w:id="0" w:name="_Hlk169012003"/>
          <w:r w:rsidRPr="004D7126">
            <w:rPr>
              <w:b/>
              <w:bCs/>
              <w:color w:val="009FE3" w:themeColor="accent1"/>
            </w:rPr>
            <w:t>Formblatt</w:t>
          </w:r>
        </w:p>
        <w:p w14:paraId="12923A6A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4D7126">
            <w:rPr>
              <w:b/>
              <w:bCs/>
              <w:color w:val="009FE3" w:themeColor="accent1"/>
              <w:sz w:val="44"/>
              <w:szCs w:val="44"/>
            </w:rPr>
            <w:t>02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ED7A896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009FE3" w:themeColor="accent1"/>
              <w:sz w:val="32"/>
              <w:szCs w:val="32"/>
            </w:rPr>
          </w:pPr>
          <w:r w:rsidRPr="004D7126"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026B3F30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2206227F" wp14:editId="60661EFA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1917078918" name="Grafik 1917078918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D7126" w:rsidRPr="004D7126" w14:paraId="0467ED45" w14:textId="77777777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AB6E525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581A963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>Vergabenummer: KVBS1_742.01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A4C18FF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  <w:bookmarkEnd w:id="0"/>
  </w:tbl>
  <w:p w14:paraId="5537995B" w14:textId="1E18CD8D" w:rsidR="00D74AA6" w:rsidRDefault="00D74AA6" w:rsidP="00D74AA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43815">
    <w:abstractNumId w:val="6"/>
  </w:num>
  <w:num w:numId="2" w16cid:durableId="89090645">
    <w:abstractNumId w:val="6"/>
    <w:lvlOverride w:ilvl="0">
      <w:startOverride w:val="1"/>
    </w:lvlOverride>
  </w:num>
  <w:num w:numId="3" w16cid:durableId="670984570">
    <w:abstractNumId w:val="6"/>
    <w:lvlOverride w:ilvl="0">
      <w:startOverride w:val="1"/>
    </w:lvlOverride>
  </w:num>
  <w:num w:numId="4" w16cid:durableId="991182616">
    <w:abstractNumId w:val="1"/>
  </w:num>
  <w:num w:numId="5" w16cid:durableId="1775442273">
    <w:abstractNumId w:val="12"/>
  </w:num>
  <w:num w:numId="6" w16cid:durableId="32311376">
    <w:abstractNumId w:val="8"/>
  </w:num>
  <w:num w:numId="7" w16cid:durableId="1622802630">
    <w:abstractNumId w:val="9"/>
  </w:num>
  <w:num w:numId="8" w16cid:durableId="2114012292">
    <w:abstractNumId w:val="0"/>
  </w:num>
  <w:num w:numId="9" w16cid:durableId="1841308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2726622">
    <w:abstractNumId w:val="2"/>
  </w:num>
  <w:num w:numId="11" w16cid:durableId="9350911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0150447">
    <w:abstractNumId w:val="3"/>
  </w:num>
  <w:num w:numId="13" w16cid:durableId="309678462">
    <w:abstractNumId w:val="10"/>
  </w:num>
  <w:num w:numId="14" w16cid:durableId="369572814">
    <w:abstractNumId w:val="5"/>
  </w:num>
  <w:num w:numId="15" w16cid:durableId="1226335339">
    <w:abstractNumId w:val="4"/>
  </w:num>
  <w:num w:numId="16" w16cid:durableId="1543907253">
    <w:abstractNumId w:val="11"/>
  </w:num>
  <w:num w:numId="17" w16cid:durableId="465582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isplayBackgroundShape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46"/>
    <w:rsid w:val="00000AA6"/>
    <w:rsid w:val="000053A2"/>
    <w:rsid w:val="000063E1"/>
    <w:rsid w:val="00014C6E"/>
    <w:rsid w:val="00024E08"/>
    <w:rsid w:val="00034112"/>
    <w:rsid w:val="0004007E"/>
    <w:rsid w:val="00047A8A"/>
    <w:rsid w:val="0005379F"/>
    <w:rsid w:val="00062AE7"/>
    <w:rsid w:val="000641B0"/>
    <w:rsid w:val="0006691E"/>
    <w:rsid w:val="00070905"/>
    <w:rsid w:val="00083BD6"/>
    <w:rsid w:val="00087FA4"/>
    <w:rsid w:val="00090068"/>
    <w:rsid w:val="00094F93"/>
    <w:rsid w:val="0009567D"/>
    <w:rsid w:val="0009737D"/>
    <w:rsid w:val="000B4365"/>
    <w:rsid w:val="000C44D3"/>
    <w:rsid w:val="000C6AFA"/>
    <w:rsid w:val="000D1688"/>
    <w:rsid w:val="000D7F9C"/>
    <w:rsid w:val="000E143C"/>
    <w:rsid w:val="000E15F1"/>
    <w:rsid w:val="000E2DC3"/>
    <w:rsid w:val="00104B84"/>
    <w:rsid w:val="00107E6E"/>
    <w:rsid w:val="001154AF"/>
    <w:rsid w:val="00121316"/>
    <w:rsid w:val="001235F7"/>
    <w:rsid w:val="00126E37"/>
    <w:rsid w:val="00136E7C"/>
    <w:rsid w:val="00137163"/>
    <w:rsid w:val="00140CCE"/>
    <w:rsid w:val="001475A2"/>
    <w:rsid w:val="00151DDE"/>
    <w:rsid w:val="00155EA7"/>
    <w:rsid w:val="001565A3"/>
    <w:rsid w:val="00157282"/>
    <w:rsid w:val="001656F4"/>
    <w:rsid w:val="00166C2B"/>
    <w:rsid w:val="00167D84"/>
    <w:rsid w:val="00171B34"/>
    <w:rsid w:val="00186EFC"/>
    <w:rsid w:val="00192178"/>
    <w:rsid w:val="00192CDE"/>
    <w:rsid w:val="001A0F44"/>
    <w:rsid w:val="001A40C6"/>
    <w:rsid w:val="001A5703"/>
    <w:rsid w:val="001A5882"/>
    <w:rsid w:val="001A7CDE"/>
    <w:rsid w:val="001B2A62"/>
    <w:rsid w:val="001B5CCE"/>
    <w:rsid w:val="001B6176"/>
    <w:rsid w:val="001C31A3"/>
    <w:rsid w:val="001E552A"/>
    <w:rsid w:val="001E55E3"/>
    <w:rsid w:val="002019CB"/>
    <w:rsid w:val="002058EA"/>
    <w:rsid w:val="002076E3"/>
    <w:rsid w:val="00213AEE"/>
    <w:rsid w:val="002177B3"/>
    <w:rsid w:val="002252E9"/>
    <w:rsid w:val="002329D0"/>
    <w:rsid w:val="00232A41"/>
    <w:rsid w:val="00232C64"/>
    <w:rsid w:val="00233063"/>
    <w:rsid w:val="00243F6B"/>
    <w:rsid w:val="00247A12"/>
    <w:rsid w:val="00252404"/>
    <w:rsid w:val="00257046"/>
    <w:rsid w:val="00267FA5"/>
    <w:rsid w:val="00270155"/>
    <w:rsid w:val="00273C59"/>
    <w:rsid w:val="00286FF7"/>
    <w:rsid w:val="00287856"/>
    <w:rsid w:val="002A2A82"/>
    <w:rsid w:val="002A2EA4"/>
    <w:rsid w:val="002A56D1"/>
    <w:rsid w:val="002A747D"/>
    <w:rsid w:val="002B004A"/>
    <w:rsid w:val="002B1408"/>
    <w:rsid w:val="002C1A76"/>
    <w:rsid w:val="002C2B77"/>
    <w:rsid w:val="002D7B95"/>
    <w:rsid w:val="002E5C90"/>
    <w:rsid w:val="002F0F3D"/>
    <w:rsid w:val="00312785"/>
    <w:rsid w:val="00321916"/>
    <w:rsid w:val="0032192D"/>
    <w:rsid w:val="0033216E"/>
    <w:rsid w:val="00334BD9"/>
    <w:rsid w:val="0033605B"/>
    <w:rsid w:val="003360E6"/>
    <w:rsid w:val="003461AF"/>
    <w:rsid w:val="00351402"/>
    <w:rsid w:val="00354787"/>
    <w:rsid w:val="0036519C"/>
    <w:rsid w:val="003711B1"/>
    <w:rsid w:val="003912D1"/>
    <w:rsid w:val="00396ECE"/>
    <w:rsid w:val="003A4C3E"/>
    <w:rsid w:val="003A5497"/>
    <w:rsid w:val="003B7F29"/>
    <w:rsid w:val="003C1121"/>
    <w:rsid w:val="003C1E8B"/>
    <w:rsid w:val="003C269C"/>
    <w:rsid w:val="003C3E8F"/>
    <w:rsid w:val="003D7EA1"/>
    <w:rsid w:val="003E5A47"/>
    <w:rsid w:val="003F5393"/>
    <w:rsid w:val="003F63A9"/>
    <w:rsid w:val="00401523"/>
    <w:rsid w:val="00401F36"/>
    <w:rsid w:val="004104D2"/>
    <w:rsid w:val="004128F6"/>
    <w:rsid w:val="00417D72"/>
    <w:rsid w:val="0042503D"/>
    <w:rsid w:val="0042634B"/>
    <w:rsid w:val="00426AA2"/>
    <w:rsid w:val="00437C29"/>
    <w:rsid w:val="00443B5A"/>
    <w:rsid w:val="0044607A"/>
    <w:rsid w:val="004460E3"/>
    <w:rsid w:val="00446453"/>
    <w:rsid w:val="00447EF6"/>
    <w:rsid w:val="004548D5"/>
    <w:rsid w:val="004562EC"/>
    <w:rsid w:val="00457448"/>
    <w:rsid w:val="004649B1"/>
    <w:rsid w:val="0046791E"/>
    <w:rsid w:val="00486A89"/>
    <w:rsid w:val="0049467C"/>
    <w:rsid w:val="00495C8F"/>
    <w:rsid w:val="004A2EA5"/>
    <w:rsid w:val="004A46EE"/>
    <w:rsid w:val="004A5F31"/>
    <w:rsid w:val="004B610E"/>
    <w:rsid w:val="004C7F4B"/>
    <w:rsid w:val="004D5218"/>
    <w:rsid w:val="004D7126"/>
    <w:rsid w:val="004EF144"/>
    <w:rsid w:val="004F1E17"/>
    <w:rsid w:val="004F29A4"/>
    <w:rsid w:val="004F7B0C"/>
    <w:rsid w:val="00500536"/>
    <w:rsid w:val="0050248C"/>
    <w:rsid w:val="00510703"/>
    <w:rsid w:val="005115E7"/>
    <w:rsid w:val="00517EE6"/>
    <w:rsid w:val="00522B99"/>
    <w:rsid w:val="005236A0"/>
    <w:rsid w:val="00534F27"/>
    <w:rsid w:val="00542F59"/>
    <w:rsid w:val="005436C4"/>
    <w:rsid w:val="00544DA5"/>
    <w:rsid w:val="00545424"/>
    <w:rsid w:val="00556CDB"/>
    <w:rsid w:val="005577B9"/>
    <w:rsid w:val="00567FCF"/>
    <w:rsid w:val="005722DF"/>
    <w:rsid w:val="00573D88"/>
    <w:rsid w:val="00574620"/>
    <w:rsid w:val="005864BA"/>
    <w:rsid w:val="00593364"/>
    <w:rsid w:val="005B3682"/>
    <w:rsid w:val="005D1A43"/>
    <w:rsid w:val="005D1EAF"/>
    <w:rsid w:val="005E3CEB"/>
    <w:rsid w:val="006020EC"/>
    <w:rsid w:val="0060752F"/>
    <w:rsid w:val="00616900"/>
    <w:rsid w:val="00632C8E"/>
    <w:rsid w:val="00656886"/>
    <w:rsid w:val="00664CD6"/>
    <w:rsid w:val="006673EB"/>
    <w:rsid w:val="00673125"/>
    <w:rsid w:val="00682943"/>
    <w:rsid w:val="00685C92"/>
    <w:rsid w:val="00691D8C"/>
    <w:rsid w:val="0069318E"/>
    <w:rsid w:val="00693690"/>
    <w:rsid w:val="006A04D9"/>
    <w:rsid w:val="006A71AF"/>
    <w:rsid w:val="006B0009"/>
    <w:rsid w:val="006D1BF6"/>
    <w:rsid w:val="006F72BE"/>
    <w:rsid w:val="00704648"/>
    <w:rsid w:val="007151C4"/>
    <w:rsid w:val="00734FAE"/>
    <w:rsid w:val="007471C7"/>
    <w:rsid w:val="00747AB5"/>
    <w:rsid w:val="0075571D"/>
    <w:rsid w:val="00760C81"/>
    <w:rsid w:val="007667D0"/>
    <w:rsid w:val="00776577"/>
    <w:rsid w:val="00782A66"/>
    <w:rsid w:val="00783849"/>
    <w:rsid w:val="00787539"/>
    <w:rsid w:val="00790AD6"/>
    <w:rsid w:val="00795658"/>
    <w:rsid w:val="007A539B"/>
    <w:rsid w:val="007A620D"/>
    <w:rsid w:val="007A7B91"/>
    <w:rsid w:val="007B0015"/>
    <w:rsid w:val="007B2D15"/>
    <w:rsid w:val="007B4AF4"/>
    <w:rsid w:val="007C494B"/>
    <w:rsid w:val="007D236F"/>
    <w:rsid w:val="007D3D75"/>
    <w:rsid w:val="007D5FF7"/>
    <w:rsid w:val="007F141C"/>
    <w:rsid w:val="008301DE"/>
    <w:rsid w:val="00834604"/>
    <w:rsid w:val="0085612A"/>
    <w:rsid w:val="0086119D"/>
    <w:rsid w:val="00862560"/>
    <w:rsid w:val="008718C0"/>
    <w:rsid w:val="0087636F"/>
    <w:rsid w:val="0088176B"/>
    <w:rsid w:val="008853AF"/>
    <w:rsid w:val="008914A4"/>
    <w:rsid w:val="00893F7D"/>
    <w:rsid w:val="008A4AD0"/>
    <w:rsid w:val="008B3362"/>
    <w:rsid w:val="008B6BE7"/>
    <w:rsid w:val="008C289A"/>
    <w:rsid w:val="008C2EEA"/>
    <w:rsid w:val="008D41D9"/>
    <w:rsid w:val="008D5E1D"/>
    <w:rsid w:val="008E1004"/>
    <w:rsid w:val="008F773C"/>
    <w:rsid w:val="00901EE6"/>
    <w:rsid w:val="009036EC"/>
    <w:rsid w:val="00914FD9"/>
    <w:rsid w:val="0091561A"/>
    <w:rsid w:val="00920BBC"/>
    <w:rsid w:val="00922F89"/>
    <w:rsid w:val="00923E9B"/>
    <w:rsid w:val="00924B95"/>
    <w:rsid w:val="009342B8"/>
    <w:rsid w:val="00935470"/>
    <w:rsid w:val="00935F1E"/>
    <w:rsid w:val="00937B18"/>
    <w:rsid w:val="00947757"/>
    <w:rsid w:val="00952134"/>
    <w:rsid w:val="009573CF"/>
    <w:rsid w:val="009578C3"/>
    <w:rsid w:val="009676AE"/>
    <w:rsid w:val="0098246A"/>
    <w:rsid w:val="0098502A"/>
    <w:rsid w:val="009851A9"/>
    <w:rsid w:val="00985C49"/>
    <w:rsid w:val="00986D35"/>
    <w:rsid w:val="009921B4"/>
    <w:rsid w:val="00992459"/>
    <w:rsid w:val="009A235F"/>
    <w:rsid w:val="009B2E12"/>
    <w:rsid w:val="009C0085"/>
    <w:rsid w:val="009D50FC"/>
    <w:rsid w:val="009D60C9"/>
    <w:rsid w:val="009E6293"/>
    <w:rsid w:val="009F6CE1"/>
    <w:rsid w:val="00A0188C"/>
    <w:rsid w:val="00A01B9C"/>
    <w:rsid w:val="00A02BF2"/>
    <w:rsid w:val="00A066D3"/>
    <w:rsid w:val="00A22DCC"/>
    <w:rsid w:val="00A40C25"/>
    <w:rsid w:val="00A4240F"/>
    <w:rsid w:val="00A50152"/>
    <w:rsid w:val="00A51DAB"/>
    <w:rsid w:val="00A52DCF"/>
    <w:rsid w:val="00A559E1"/>
    <w:rsid w:val="00A55CD5"/>
    <w:rsid w:val="00A560BA"/>
    <w:rsid w:val="00A607E9"/>
    <w:rsid w:val="00A74C9E"/>
    <w:rsid w:val="00A83317"/>
    <w:rsid w:val="00A92258"/>
    <w:rsid w:val="00A92701"/>
    <w:rsid w:val="00AA098A"/>
    <w:rsid w:val="00AB2C58"/>
    <w:rsid w:val="00AB72E4"/>
    <w:rsid w:val="00AC2335"/>
    <w:rsid w:val="00AC338C"/>
    <w:rsid w:val="00AC36B0"/>
    <w:rsid w:val="00AD1E15"/>
    <w:rsid w:val="00AE2F65"/>
    <w:rsid w:val="00AF2789"/>
    <w:rsid w:val="00AF6116"/>
    <w:rsid w:val="00B05205"/>
    <w:rsid w:val="00B10169"/>
    <w:rsid w:val="00B13E77"/>
    <w:rsid w:val="00B14E15"/>
    <w:rsid w:val="00B20428"/>
    <w:rsid w:val="00B20969"/>
    <w:rsid w:val="00B23A7E"/>
    <w:rsid w:val="00B32206"/>
    <w:rsid w:val="00B34B99"/>
    <w:rsid w:val="00B411AF"/>
    <w:rsid w:val="00B50648"/>
    <w:rsid w:val="00B51CFD"/>
    <w:rsid w:val="00B53DCC"/>
    <w:rsid w:val="00B53ECC"/>
    <w:rsid w:val="00B624EE"/>
    <w:rsid w:val="00B728B8"/>
    <w:rsid w:val="00B77F56"/>
    <w:rsid w:val="00B81877"/>
    <w:rsid w:val="00B833D3"/>
    <w:rsid w:val="00B87EC2"/>
    <w:rsid w:val="00B97710"/>
    <w:rsid w:val="00BA5C60"/>
    <w:rsid w:val="00BA6C6A"/>
    <w:rsid w:val="00BB0610"/>
    <w:rsid w:val="00BB4924"/>
    <w:rsid w:val="00BC28A2"/>
    <w:rsid w:val="00BD149B"/>
    <w:rsid w:val="00BD6B87"/>
    <w:rsid w:val="00BE4398"/>
    <w:rsid w:val="00BF5467"/>
    <w:rsid w:val="00C13DFC"/>
    <w:rsid w:val="00C3498E"/>
    <w:rsid w:val="00C41590"/>
    <w:rsid w:val="00C42E36"/>
    <w:rsid w:val="00C461BE"/>
    <w:rsid w:val="00C55708"/>
    <w:rsid w:val="00C574BD"/>
    <w:rsid w:val="00C57CAD"/>
    <w:rsid w:val="00C60CB3"/>
    <w:rsid w:val="00C67998"/>
    <w:rsid w:val="00C80904"/>
    <w:rsid w:val="00C8565F"/>
    <w:rsid w:val="00C91624"/>
    <w:rsid w:val="00C9531D"/>
    <w:rsid w:val="00C95CC3"/>
    <w:rsid w:val="00CA7315"/>
    <w:rsid w:val="00CB2F38"/>
    <w:rsid w:val="00CC41AC"/>
    <w:rsid w:val="00CC7877"/>
    <w:rsid w:val="00CC7E7C"/>
    <w:rsid w:val="00CD665A"/>
    <w:rsid w:val="00D01E1E"/>
    <w:rsid w:val="00D02ED8"/>
    <w:rsid w:val="00D0676B"/>
    <w:rsid w:val="00D2555B"/>
    <w:rsid w:val="00D25A81"/>
    <w:rsid w:val="00D32EC9"/>
    <w:rsid w:val="00D4557F"/>
    <w:rsid w:val="00D571ED"/>
    <w:rsid w:val="00D74AA6"/>
    <w:rsid w:val="00D7796C"/>
    <w:rsid w:val="00D87C03"/>
    <w:rsid w:val="00D93100"/>
    <w:rsid w:val="00DA1E8F"/>
    <w:rsid w:val="00DA29AC"/>
    <w:rsid w:val="00DA5F1E"/>
    <w:rsid w:val="00DA6A32"/>
    <w:rsid w:val="00DC0E1F"/>
    <w:rsid w:val="00DC281A"/>
    <w:rsid w:val="00DC53A9"/>
    <w:rsid w:val="00DC77B7"/>
    <w:rsid w:val="00DD69B4"/>
    <w:rsid w:val="00DD7333"/>
    <w:rsid w:val="00DF1C59"/>
    <w:rsid w:val="00E11141"/>
    <w:rsid w:val="00E21F4F"/>
    <w:rsid w:val="00E22310"/>
    <w:rsid w:val="00E24B6D"/>
    <w:rsid w:val="00E26508"/>
    <w:rsid w:val="00E26CD0"/>
    <w:rsid w:val="00E33731"/>
    <w:rsid w:val="00E4227D"/>
    <w:rsid w:val="00E43015"/>
    <w:rsid w:val="00E47B5E"/>
    <w:rsid w:val="00E55AF4"/>
    <w:rsid w:val="00E6194D"/>
    <w:rsid w:val="00E63686"/>
    <w:rsid w:val="00E643AA"/>
    <w:rsid w:val="00E73797"/>
    <w:rsid w:val="00E81068"/>
    <w:rsid w:val="00E81307"/>
    <w:rsid w:val="00E86B97"/>
    <w:rsid w:val="00E87E64"/>
    <w:rsid w:val="00E9139B"/>
    <w:rsid w:val="00EB1359"/>
    <w:rsid w:val="00EB2204"/>
    <w:rsid w:val="00EC4722"/>
    <w:rsid w:val="00EE32D5"/>
    <w:rsid w:val="00EE3CB4"/>
    <w:rsid w:val="00EF1B12"/>
    <w:rsid w:val="00F0025B"/>
    <w:rsid w:val="00F0308A"/>
    <w:rsid w:val="00F05B51"/>
    <w:rsid w:val="00F15763"/>
    <w:rsid w:val="00F1759C"/>
    <w:rsid w:val="00F210F1"/>
    <w:rsid w:val="00F339AF"/>
    <w:rsid w:val="00F379EC"/>
    <w:rsid w:val="00F37E0C"/>
    <w:rsid w:val="00F429D1"/>
    <w:rsid w:val="00F45D96"/>
    <w:rsid w:val="00F55909"/>
    <w:rsid w:val="00F620E5"/>
    <w:rsid w:val="00F71828"/>
    <w:rsid w:val="00F732A1"/>
    <w:rsid w:val="00F861B7"/>
    <w:rsid w:val="00F86AB5"/>
    <w:rsid w:val="00F95669"/>
    <w:rsid w:val="00FA6A4C"/>
    <w:rsid w:val="00FA6B5C"/>
    <w:rsid w:val="00FC2020"/>
    <w:rsid w:val="00FC4AF7"/>
    <w:rsid w:val="00FD0EE1"/>
    <w:rsid w:val="00FD438F"/>
    <w:rsid w:val="00FE0D5F"/>
    <w:rsid w:val="00FE1861"/>
    <w:rsid w:val="00FE2368"/>
    <w:rsid w:val="00FE2ED8"/>
    <w:rsid w:val="00FF3968"/>
    <w:rsid w:val="00FF6575"/>
    <w:rsid w:val="04330556"/>
    <w:rsid w:val="050EEC1C"/>
    <w:rsid w:val="068F426F"/>
    <w:rsid w:val="0A1EC2F5"/>
    <w:rsid w:val="0A76DE25"/>
    <w:rsid w:val="0B803173"/>
    <w:rsid w:val="10395451"/>
    <w:rsid w:val="114723AA"/>
    <w:rsid w:val="11FC564E"/>
    <w:rsid w:val="13794417"/>
    <w:rsid w:val="139BC98E"/>
    <w:rsid w:val="17386DBD"/>
    <w:rsid w:val="17E48223"/>
    <w:rsid w:val="1C6C46B8"/>
    <w:rsid w:val="1CAA158A"/>
    <w:rsid w:val="1DD9DFDD"/>
    <w:rsid w:val="1FC3C10B"/>
    <w:rsid w:val="1FE4E401"/>
    <w:rsid w:val="21060E82"/>
    <w:rsid w:val="24323D27"/>
    <w:rsid w:val="245BB344"/>
    <w:rsid w:val="24F68AA3"/>
    <w:rsid w:val="254D3797"/>
    <w:rsid w:val="25777D2A"/>
    <w:rsid w:val="27F5AD5C"/>
    <w:rsid w:val="2A615D5C"/>
    <w:rsid w:val="2A84769A"/>
    <w:rsid w:val="2C6468A4"/>
    <w:rsid w:val="2F31D767"/>
    <w:rsid w:val="2FF9980F"/>
    <w:rsid w:val="329931B4"/>
    <w:rsid w:val="34128BD1"/>
    <w:rsid w:val="35060B29"/>
    <w:rsid w:val="35B6E2A0"/>
    <w:rsid w:val="38FCC8E1"/>
    <w:rsid w:val="3936DDED"/>
    <w:rsid w:val="3ACD9F1B"/>
    <w:rsid w:val="3EBA4A04"/>
    <w:rsid w:val="3FD75455"/>
    <w:rsid w:val="41D892C3"/>
    <w:rsid w:val="42DDC033"/>
    <w:rsid w:val="43024CC8"/>
    <w:rsid w:val="451A37F0"/>
    <w:rsid w:val="46AFCC8C"/>
    <w:rsid w:val="485D6137"/>
    <w:rsid w:val="490DF2A8"/>
    <w:rsid w:val="4AD2D7EA"/>
    <w:rsid w:val="4F7BB3B3"/>
    <w:rsid w:val="4F8815F2"/>
    <w:rsid w:val="5436E675"/>
    <w:rsid w:val="56337245"/>
    <w:rsid w:val="56FB2664"/>
    <w:rsid w:val="583A5654"/>
    <w:rsid w:val="59BAE909"/>
    <w:rsid w:val="5A1F8887"/>
    <w:rsid w:val="5AC040E2"/>
    <w:rsid w:val="5FBD611B"/>
    <w:rsid w:val="602A2A8D"/>
    <w:rsid w:val="62C54852"/>
    <w:rsid w:val="62F501DD"/>
    <w:rsid w:val="64741829"/>
    <w:rsid w:val="654E4B38"/>
    <w:rsid w:val="6612B2C9"/>
    <w:rsid w:val="667B9263"/>
    <w:rsid w:val="6885EBFA"/>
    <w:rsid w:val="6AC4CFC6"/>
    <w:rsid w:val="6BF7A1C8"/>
    <w:rsid w:val="70B451D0"/>
    <w:rsid w:val="73014EE3"/>
    <w:rsid w:val="766125F7"/>
    <w:rsid w:val="76924701"/>
    <w:rsid w:val="76A71089"/>
    <w:rsid w:val="773C3E55"/>
    <w:rsid w:val="7A1A5BCE"/>
    <w:rsid w:val="7A433D77"/>
    <w:rsid w:val="7B902A99"/>
    <w:rsid w:val="7CA0CD16"/>
    <w:rsid w:val="7F9DC7E5"/>
    <w:rsid w:val="7FAEB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E3DB7"/>
  <w15:chartTrackingRefBased/>
  <w15:docId w15:val="{6C4CE2FC-49B0-41A6-86F7-77A3563B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267FA5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7667D0"/>
    <w:pPr>
      <w:spacing w:after="0" w:line="240" w:lineRule="auto"/>
    </w:pPr>
    <w:rPr>
      <w:rFonts w:ascii="Segoe UI" w:hAnsi="Segoe UI"/>
      <w:color w:val="000000"/>
      <w:lang w:val="de-D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Segoe UI" w:hAnsi="Segoe UI"/>
      <w:color w:val="000000"/>
      <w:sz w:val="20"/>
      <w:szCs w:val="2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5436C4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2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BFD5ABFC646BD8542FEEA28F54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D638D-9666-40BF-B9BE-EED26C5DB6F5}"/>
      </w:docPartPr>
      <w:docPartBody>
        <w:p w:rsidR="00A45597" w:rsidRDefault="00EF59FD" w:rsidP="00EF59FD">
          <w:pPr>
            <w:pStyle w:val="E84BFD5ABFC646BD8542FEEA28F547E1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4460E955964DF48430CD1C233771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5353CB-9FE3-428C-BBEE-91F8CA0B7223}"/>
      </w:docPartPr>
      <w:docPartBody>
        <w:p w:rsidR="008E156D" w:rsidRDefault="008E156D" w:rsidP="008E156D">
          <w:pPr>
            <w:pStyle w:val="CB4460E955964DF48430CD1C23377195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78AC192E214D689BB0CDA22043D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A83D6-064F-483E-8749-4B17FA645932}"/>
      </w:docPartPr>
      <w:docPartBody>
        <w:p w:rsidR="008E156D" w:rsidRDefault="008E156D" w:rsidP="008E156D">
          <w:pPr>
            <w:pStyle w:val="6D78AC192E214D689BB0CDA22043D0FB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F5720BB7384F7BB1627B6B8180B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894AA5-2A34-4778-844F-4B8AADE0CD9D}"/>
      </w:docPartPr>
      <w:docPartBody>
        <w:p w:rsidR="008E156D" w:rsidRDefault="008E156D" w:rsidP="008E156D">
          <w:pPr>
            <w:pStyle w:val="51F5720BB7384F7BB1627B6B8180BC1D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F87DB0D1314299B016C38887E02D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66DE6-1D08-4B3F-B29F-EB9C221D4CDA}"/>
      </w:docPartPr>
      <w:docPartBody>
        <w:p w:rsidR="00C243F8" w:rsidRDefault="00C243F8" w:rsidP="00C243F8">
          <w:pPr>
            <w:pStyle w:val="E4F87DB0D1314299B016C38887E02DA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12"/>
    <w:rsid w:val="000264C2"/>
    <w:rsid w:val="000E15F1"/>
    <w:rsid w:val="00106303"/>
    <w:rsid w:val="002207D3"/>
    <w:rsid w:val="00266CB6"/>
    <w:rsid w:val="0029659F"/>
    <w:rsid w:val="00321916"/>
    <w:rsid w:val="003E48B2"/>
    <w:rsid w:val="00433D91"/>
    <w:rsid w:val="00443B5A"/>
    <w:rsid w:val="00476069"/>
    <w:rsid w:val="004870E7"/>
    <w:rsid w:val="004D4827"/>
    <w:rsid w:val="005115E7"/>
    <w:rsid w:val="005543FB"/>
    <w:rsid w:val="005D1EAF"/>
    <w:rsid w:val="00600E0F"/>
    <w:rsid w:val="006331DE"/>
    <w:rsid w:val="006633C6"/>
    <w:rsid w:val="00677335"/>
    <w:rsid w:val="00747AB5"/>
    <w:rsid w:val="00783849"/>
    <w:rsid w:val="0078491F"/>
    <w:rsid w:val="00790AD6"/>
    <w:rsid w:val="007D5FF7"/>
    <w:rsid w:val="007F63FD"/>
    <w:rsid w:val="00822653"/>
    <w:rsid w:val="008C7F43"/>
    <w:rsid w:val="008E156D"/>
    <w:rsid w:val="00914EF2"/>
    <w:rsid w:val="0098246A"/>
    <w:rsid w:val="00A45597"/>
    <w:rsid w:val="00A92258"/>
    <w:rsid w:val="00AD28EC"/>
    <w:rsid w:val="00B22A12"/>
    <w:rsid w:val="00BD6B87"/>
    <w:rsid w:val="00C243F8"/>
    <w:rsid w:val="00C41590"/>
    <w:rsid w:val="00CA7315"/>
    <w:rsid w:val="00CD665A"/>
    <w:rsid w:val="00CE3E1C"/>
    <w:rsid w:val="00D74EBF"/>
    <w:rsid w:val="00DD7333"/>
    <w:rsid w:val="00E32EC4"/>
    <w:rsid w:val="00E643AA"/>
    <w:rsid w:val="00EF1B12"/>
    <w:rsid w:val="00EF59FD"/>
    <w:rsid w:val="00F17B9C"/>
    <w:rsid w:val="00F51B5F"/>
    <w:rsid w:val="00F620E5"/>
    <w:rsid w:val="00F9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243F8"/>
  </w:style>
  <w:style w:type="paragraph" w:customStyle="1" w:styleId="E84BFD5ABFC646BD8542FEEA28F547E1">
    <w:name w:val="E84BFD5ABFC646BD8542FEEA28F547E1"/>
    <w:rsid w:val="00EF59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4460E955964DF48430CD1C23377195">
    <w:name w:val="CB4460E955964DF48430CD1C23377195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78AC192E214D689BB0CDA22043D0FB">
    <w:name w:val="6D78AC192E214D689BB0CDA22043D0FB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F5720BB7384F7BB1627B6B8180BC1D">
    <w:name w:val="51F5720BB7384F7BB1627B6B8180BC1D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F87DB0D1314299B016C38887E02DA4">
    <w:name w:val="E4F87DB0D1314299B016C38887E02DA4"/>
    <w:rsid w:val="00C243F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  <SharedWithUsers xmlns="b10e0963-af3d-49bf-b3d6-4e1d79e3dd35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38CCC-21C1-4840-A19F-1ACB010E625A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152D3FE0-9AF4-4521-AA41-BBE40B8822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D82DF1-065F-416B-BFBE-E5E3044E5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128</Words>
  <Characters>861</Characters>
  <Application>Microsoft Office Word</Application>
  <DocSecurity>0</DocSecurity>
  <Lines>34</Lines>
  <Paragraphs>21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Melanie David</cp:lastModifiedBy>
  <cp:revision>9</cp:revision>
  <cp:lastPrinted>2023-01-25T11:04:00Z</cp:lastPrinted>
  <dcterms:created xsi:type="dcterms:W3CDTF">2025-08-28T07:56:00Z</dcterms:created>
  <dcterms:modified xsi:type="dcterms:W3CDTF">2026-04-22T12:19:00Z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775800</vt:r8>
  </property>
</Properties>
</file>